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15" w:rsidRPr="00000354" w:rsidRDefault="00AA4915" w:rsidP="00D51262">
      <w:pPr>
        <w:jc w:val="both"/>
        <w:rPr>
          <w:b/>
          <w:lang w:val="bg-BG"/>
        </w:rPr>
      </w:pPr>
      <w:r w:rsidRPr="00000354">
        <w:rPr>
          <w:b/>
          <w:lang w:val="bg-BG"/>
        </w:rPr>
        <w:t xml:space="preserve">ТЕХНИЧЕСКА СПЕЦИФИКАЦИЯ за Застраховка “Гражданска отговорност” за </w:t>
      </w:r>
      <w:r>
        <w:rPr>
          <w:b/>
          <w:lang w:val="bg-BG"/>
        </w:rPr>
        <w:t>„ТЕРЕМ - Цар Самуил” ЕООД</w:t>
      </w:r>
    </w:p>
    <w:p w:rsidR="00AA4915" w:rsidRPr="00E02D3D" w:rsidRDefault="00AA4915" w:rsidP="00592C81">
      <w:pPr>
        <w:spacing w:before="0" w:beforeAutospacing="0" w:after="0" w:afterAutospacing="0"/>
        <w:ind w:firstLine="709"/>
        <w:jc w:val="both"/>
        <w:rPr>
          <w:color w:val="000000"/>
          <w:lang w:val="bg-BG" w:eastAsia="bg-BG"/>
        </w:rPr>
      </w:pPr>
      <w:r w:rsidRPr="00000354">
        <w:rPr>
          <w:lang w:val="bg-BG" w:eastAsia="bg-BG"/>
        </w:rPr>
        <w:t>Застраховката „</w:t>
      </w:r>
      <w:bookmarkStart w:id="0" w:name="_Hlk5722734"/>
      <w:r w:rsidRPr="00000354">
        <w:rPr>
          <w:lang w:val="bg-BG" w:eastAsia="bg-BG"/>
        </w:rPr>
        <w:t>Гражданска отговорност</w:t>
      </w:r>
      <w:bookmarkEnd w:id="0"/>
      <w:r w:rsidRPr="00000354">
        <w:rPr>
          <w:lang w:val="bg-BG" w:eastAsia="bg-BG"/>
        </w:rPr>
        <w:t>” да бъде разработена за минималното задължителн</w:t>
      </w:r>
      <w:r>
        <w:rPr>
          <w:lang w:val="bg-BG" w:eastAsia="bg-BG"/>
        </w:rPr>
        <w:t xml:space="preserve">о ниво </w:t>
      </w:r>
      <w:r w:rsidRPr="00E02D3D">
        <w:rPr>
          <w:color w:val="000000"/>
          <w:lang w:val="bg-BG" w:eastAsia="bg-BG"/>
        </w:rPr>
        <w:t>(ако има такова през 2024 година).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b/>
          <w:lang w:val="bg-BG" w:eastAsia="bg-BG"/>
        </w:rPr>
        <w:t>1.</w:t>
      </w:r>
      <w:r w:rsidRPr="00000354">
        <w:rPr>
          <w:b/>
          <w:lang w:val="bg-BG" w:eastAsia="bg-BG"/>
        </w:rPr>
        <w:tab/>
        <w:t>Предмет на застраховане:</w:t>
      </w:r>
      <w:r w:rsidRPr="00000354">
        <w:rPr>
          <w:lang w:val="bg-BG" w:eastAsia="bg-BG"/>
        </w:rPr>
        <w:t xml:space="preserve"> покриване на отговорност на застрахованите за причинени от тях на трети лица имуществени и неимуществени вреди, свързани с притежаването и използването на моторно превозно средство съгласно чл. </w:t>
      </w:r>
      <w:r>
        <w:rPr>
          <w:lang w:val="bg-BG" w:eastAsia="bg-BG"/>
        </w:rPr>
        <w:t>47</w:t>
      </w:r>
      <w:r w:rsidRPr="00000354">
        <w:rPr>
          <w:lang w:val="bg-BG" w:eastAsia="bg-BG"/>
        </w:rPr>
        <w:t>7</w:t>
      </w:r>
      <w:r>
        <w:rPr>
          <w:lang w:val="bg-BG" w:eastAsia="bg-BG"/>
        </w:rPr>
        <w:t xml:space="preserve"> и сл. от</w:t>
      </w:r>
      <w:r w:rsidRPr="00000354">
        <w:rPr>
          <w:lang w:val="bg-BG" w:eastAsia="bg-BG"/>
        </w:rPr>
        <w:t xml:space="preserve"> Кодекса за застраховането.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b/>
          <w:lang w:val="bg-BG" w:eastAsia="bg-BG"/>
        </w:rPr>
        <w:t>2.</w:t>
      </w:r>
      <w:r w:rsidRPr="00000354">
        <w:rPr>
          <w:b/>
          <w:lang w:val="bg-BG" w:eastAsia="bg-BG"/>
        </w:rPr>
        <w:tab/>
        <w:t>Обект на застраховането:</w:t>
      </w:r>
      <w:r w:rsidRPr="00000354">
        <w:rPr>
          <w:lang w:val="bg-BG" w:eastAsia="bg-BG"/>
        </w:rPr>
        <w:t xml:space="preserve"> МПС посочени в </w:t>
      </w:r>
      <w:r>
        <w:rPr>
          <w:lang w:val="bg-BG" w:eastAsia="bg-BG"/>
        </w:rPr>
        <w:t>Приложение №2</w:t>
      </w:r>
      <w:r w:rsidRPr="00D03E35">
        <w:rPr>
          <w:lang w:val="bg-BG" w:eastAsia="bg-BG"/>
        </w:rPr>
        <w:t xml:space="preserve"> към Документацията</w:t>
      </w:r>
      <w:r w:rsidRPr="00000354">
        <w:rPr>
          <w:lang w:val="bg-BG" w:eastAsia="bg-BG"/>
        </w:rPr>
        <w:t>, собственост на „ТЕР</w:t>
      </w:r>
      <w:r>
        <w:rPr>
          <w:lang w:val="bg-BG" w:eastAsia="bg-BG"/>
        </w:rPr>
        <w:t xml:space="preserve">ЕМ – </w:t>
      </w:r>
      <w:r w:rsidRPr="00F758C5">
        <w:rPr>
          <w:lang w:val="bg-BG"/>
        </w:rPr>
        <w:t>Цар Самуил</w:t>
      </w:r>
      <w:r w:rsidRPr="00000354">
        <w:rPr>
          <w:lang w:val="bg-BG" w:eastAsia="bg-BG"/>
        </w:rPr>
        <w:t>” ЕООД.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b/>
          <w:lang w:val="bg-BG" w:eastAsia="bg-BG"/>
        </w:rPr>
      </w:pPr>
      <w:r w:rsidRPr="00000354">
        <w:rPr>
          <w:b/>
          <w:lang w:val="bg-BG" w:eastAsia="bg-BG"/>
        </w:rPr>
        <w:t>3.</w:t>
      </w:r>
      <w:r w:rsidRPr="00000354">
        <w:rPr>
          <w:lang w:val="bg-BG" w:eastAsia="bg-BG"/>
        </w:rPr>
        <w:tab/>
      </w:r>
      <w:r w:rsidRPr="00000354">
        <w:rPr>
          <w:b/>
          <w:lang w:val="bg-BG" w:eastAsia="bg-BG"/>
        </w:rPr>
        <w:t>Застрахователно покритие за всеки тип вреди: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>
        <w:rPr>
          <w:lang w:val="bg-BG" w:eastAsia="bg-BG"/>
        </w:rPr>
        <w:t xml:space="preserve">ЗАСТРАХОВАТЕЛНО ПОКРИТИЕ </w:t>
      </w:r>
      <w:r w:rsidRPr="00000354">
        <w:rPr>
          <w:lang w:val="bg-BG" w:eastAsia="bg-BG"/>
        </w:rPr>
        <w:t>ЛИМИТИ НА ОТГОВОРНОСТ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 xml:space="preserve">1. </w:t>
      </w:r>
      <w:r>
        <w:rPr>
          <w:lang w:val="bg-BG" w:eastAsia="bg-BG"/>
        </w:rPr>
        <w:t>За вреди на имущество (вещи) - 1</w:t>
      </w:r>
      <w:r w:rsidRPr="00000354">
        <w:rPr>
          <w:lang w:val="bg-BG" w:eastAsia="bg-BG"/>
        </w:rPr>
        <w:t xml:space="preserve"> </w:t>
      </w:r>
      <w:r>
        <w:rPr>
          <w:lang w:val="bg-BG" w:eastAsia="bg-BG"/>
        </w:rPr>
        <w:t>300 000 евро</w:t>
      </w:r>
      <w:r w:rsidRPr="00000354">
        <w:rPr>
          <w:lang w:val="bg-BG" w:eastAsia="bg-BG"/>
        </w:rPr>
        <w:t xml:space="preserve"> за всяко събитие, независимо от броя на увредените лица;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 xml:space="preserve">2. За неимуществени и имуществени вреди вследствие на </w:t>
      </w:r>
      <w:r>
        <w:rPr>
          <w:lang w:val="bg-BG" w:eastAsia="bg-BG"/>
        </w:rPr>
        <w:t>телесно увреждане или смърт - 6 45</w:t>
      </w:r>
      <w:r w:rsidRPr="00000354">
        <w:rPr>
          <w:lang w:val="bg-BG" w:eastAsia="bg-BG"/>
        </w:rPr>
        <w:t>0 000</w:t>
      </w:r>
      <w:r>
        <w:rPr>
          <w:lang w:val="bg-BG" w:eastAsia="bg-BG"/>
        </w:rPr>
        <w:t xml:space="preserve"> евро</w:t>
      </w:r>
      <w:r w:rsidRPr="00000354">
        <w:rPr>
          <w:lang w:val="bg-BG" w:eastAsia="bg-BG"/>
        </w:rPr>
        <w:t xml:space="preserve"> за всяко събитие, независимо от броя на пострадалите лица. 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b/>
          <w:lang w:val="bg-BG" w:eastAsia="bg-BG"/>
        </w:rPr>
      </w:pPr>
      <w:r w:rsidRPr="00000354">
        <w:rPr>
          <w:b/>
          <w:lang w:val="bg-BG" w:eastAsia="bg-BG"/>
        </w:rPr>
        <w:t>4.</w:t>
      </w:r>
      <w:r w:rsidRPr="00000354">
        <w:rPr>
          <w:b/>
          <w:lang w:val="bg-BG" w:eastAsia="bg-BG"/>
        </w:rPr>
        <w:tab/>
        <w:t>Териториален обхват на застрахователното покритие: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>Териториална валидност - застрахователна защита на територията на Република България и страните-членки на Международното споразумение „Зелена карта”.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AA4915" w:rsidRDefault="00AA4915" w:rsidP="00D03E35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>
        <w:rPr>
          <w:b/>
          <w:lang w:val="bg-BG" w:eastAsia="bg-BG"/>
        </w:rPr>
        <w:tab/>
      </w:r>
      <w:r>
        <w:rPr>
          <w:b/>
          <w:lang w:val="bg-BG" w:eastAsia="bg-BG"/>
        </w:rPr>
        <w:tab/>
      </w:r>
      <w:r w:rsidRPr="00000354">
        <w:rPr>
          <w:b/>
          <w:lang w:val="bg-BG" w:eastAsia="bg-BG"/>
        </w:rPr>
        <w:t>5.</w:t>
      </w:r>
      <w:r w:rsidRPr="00000354">
        <w:rPr>
          <w:b/>
          <w:lang w:val="bg-BG" w:eastAsia="bg-BG"/>
        </w:rPr>
        <w:tab/>
      </w:r>
      <w:r>
        <w:rPr>
          <w:b/>
          <w:lang w:val="bg-BG" w:eastAsia="bg-BG"/>
        </w:rPr>
        <w:t xml:space="preserve">Срок и застрахователна полица: </w:t>
      </w:r>
      <w:r>
        <w:rPr>
          <w:lang w:val="bg-BG" w:eastAsia="bg-BG"/>
        </w:rPr>
        <w:t>Срокът на застраховката е една календарна година. Изпълнителят издава отделна застрахователна полица за тази застраховка за срок от една календарна година.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b/>
          <w:lang w:val="bg-BG" w:eastAsia="bg-BG"/>
        </w:rPr>
        <w:t>6.</w:t>
      </w:r>
      <w:r w:rsidRPr="00000354">
        <w:rPr>
          <w:b/>
          <w:lang w:val="bg-BG" w:eastAsia="bg-BG"/>
        </w:rPr>
        <w:tab/>
        <w:t xml:space="preserve">Застрахователна премия: </w:t>
      </w:r>
      <w:r w:rsidRPr="00000354">
        <w:rPr>
          <w:lang w:val="bg-BG" w:eastAsia="bg-BG"/>
        </w:rPr>
        <w:t xml:space="preserve">съгласно предложението на застрахователя, включваща такса за „Гаранционен фонд”, стикер и Сертификат за „Зелена карта” за моторните превозни средства посочени </w:t>
      </w:r>
      <w:r>
        <w:rPr>
          <w:lang w:val="bg-BG" w:eastAsia="bg-BG"/>
        </w:rPr>
        <w:t>в Приложение № 2</w:t>
      </w:r>
      <w:r w:rsidRPr="00000354">
        <w:rPr>
          <w:lang w:val="bg-BG" w:eastAsia="bg-BG"/>
        </w:rPr>
        <w:t xml:space="preserve"> към Документацията.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b/>
          <w:lang w:val="bg-BG" w:eastAsia="bg-BG"/>
        </w:rPr>
        <w:t>7.</w:t>
      </w:r>
      <w:r w:rsidRPr="00000354">
        <w:rPr>
          <w:b/>
          <w:lang w:val="bg-BG" w:eastAsia="bg-BG"/>
        </w:rPr>
        <w:tab/>
        <w:t>Изплащане на застрахователното обезщетение</w:t>
      </w:r>
      <w:r w:rsidRPr="00000354">
        <w:rPr>
          <w:lang w:val="bg-BG" w:eastAsia="bg-BG"/>
        </w:rPr>
        <w:t xml:space="preserve"> – при условията на Кодекса на застраховането.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b/>
          <w:lang w:val="bg-BG" w:eastAsia="bg-BG"/>
        </w:rPr>
        <w:t>8.</w:t>
      </w:r>
      <w:r w:rsidRPr="00000354">
        <w:rPr>
          <w:b/>
          <w:lang w:val="bg-BG" w:eastAsia="bg-BG"/>
        </w:rPr>
        <w:tab/>
        <w:t>Срок за изплащане на застрахователното обезщетение</w:t>
      </w:r>
      <w:r w:rsidRPr="00000354">
        <w:rPr>
          <w:lang w:val="bg-BG" w:eastAsia="bg-BG"/>
        </w:rPr>
        <w:t xml:space="preserve"> – съгласно предложение на участника в цели дни, считано от представяне на документите от страна на „ТЕР</w:t>
      </w:r>
      <w:r>
        <w:rPr>
          <w:lang w:val="bg-BG" w:eastAsia="bg-BG"/>
        </w:rPr>
        <w:t xml:space="preserve">ЕМ – </w:t>
      </w:r>
      <w:r w:rsidRPr="00F758C5">
        <w:rPr>
          <w:lang w:val="bg-BG"/>
        </w:rPr>
        <w:t>Цар Самуил</w:t>
      </w:r>
      <w:r w:rsidRPr="00000354">
        <w:rPr>
          <w:lang w:val="bg-BG" w:eastAsia="bg-BG"/>
        </w:rPr>
        <w:t xml:space="preserve">” ЕООД, но не по-дълъг от определения в Кодекса на застраховането. 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b/>
          <w:lang w:val="bg-BG" w:eastAsia="bg-BG"/>
        </w:rPr>
      </w:pPr>
      <w:r w:rsidRPr="00000354">
        <w:rPr>
          <w:b/>
          <w:lang w:val="bg-BG" w:eastAsia="bg-BG"/>
        </w:rPr>
        <w:t xml:space="preserve">Забележка: 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>При подмяна на автопарка (отписване, отчуждаване, бракуване и други) е възможно при някои от превозните средства да отпадне необходимостта от застраховка „Гражданска отговорност”. При това положение, „ТЕР</w:t>
      </w:r>
      <w:r>
        <w:rPr>
          <w:lang w:val="bg-BG" w:eastAsia="bg-BG"/>
        </w:rPr>
        <w:t xml:space="preserve">ЕМ – </w:t>
      </w:r>
      <w:r w:rsidRPr="00F758C5">
        <w:rPr>
          <w:lang w:val="bg-BG"/>
        </w:rPr>
        <w:t>Цар Самуил</w:t>
      </w:r>
      <w:r w:rsidRPr="00000354">
        <w:rPr>
          <w:lang w:val="bg-BG" w:eastAsia="bg-BG"/>
        </w:rPr>
        <w:t>” ЕООД заплаща премия само за периода, в което тези превозни средства са използвани. В случай, че тези превозни средства бъдат отписани от автопарка</w:t>
      </w:r>
      <w:r>
        <w:rPr>
          <w:lang w:val="bg-BG" w:eastAsia="bg-BG"/>
        </w:rPr>
        <w:t>,</w:t>
      </w:r>
      <w:r w:rsidRPr="00000354">
        <w:rPr>
          <w:lang w:val="bg-BG" w:eastAsia="bg-BG"/>
        </w:rPr>
        <w:t xml:space="preserve"> преди датата на сключване на договор, „ТЕР</w:t>
      </w:r>
      <w:r>
        <w:rPr>
          <w:lang w:val="bg-BG" w:eastAsia="bg-BG"/>
        </w:rPr>
        <w:t xml:space="preserve">ЕМ – </w:t>
      </w:r>
      <w:r w:rsidRPr="00F758C5">
        <w:rPr>
          <w:lang w:val="bg-BG"/>
        </w:rPr>
        <w:t>Цар Самуил</w:t>
      </w:r>
      <w:r w:rsidRPr="00000354">
        <w:rPr>
          <w:lang w:val="bg-BG" w:eastAsia="bg-BG"/>
        </w:rPr>
        <w:t>” ЕООД не дължи застрахователна премия по „Гражданска отговорност” за тях. При нарастване на автопарка на „ТЕР</w:t>
      </w:r>
      <w:r>
        <w:rPr>
          <w:lang w:val="bg-BG" w:eastAsia="bg-BG"/>
        </w:rPr>
        <w:t xml:space="preserve">ЕМ – </w:t>
      </w:r>
      <w:r w:rsidRPr="00F758C5">
        <w:rPr>
          <w:lang w:val="bg-BG"/>
        </w:rPr>
        <w:t>Цар Самуил</w:t>
      </w:r>
      <w:r w:rsidRPr="00000354">
        <w:rPr>
          <w:lang w:val="bg-BG" w:eastAsia="bg-BG"/>
        </w:rPr>
        <w:t>” ЕООД след датата на сключване на договора, за новопридобите превозни средства се заплаща премия от датата на тяхното придобиване от „</w:t>
      </w:r>
      <w:r>
        <w:rPr>
          <w:lang w:val="bg-BG" w:eastAsia="bg-BG"/>
        </w:rPr>
        <w:t xml:space="preserve">ТЕРЕМ – </w:t>
      </w:r>
      <w:r w:rsidRPr="00F758C5">
        <w:rPr>
          <w:lang w:val="bg-BG"/>
        </w:rPr>
        <w:t>Цар Самуил</w:t>
      </w:r>
      <w:r w:rsidRPr="00000354">
        <w:rPr>
          <w:lang w:val="bg-BG" w:eastAsia="bg-BG"/>
        </w:rPr>
        <w:t>” ЕООД.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bookmarkStart w:id="1" w:name="_GoBack"/>
      <w:bookmarkEnd w:id="1"/>
      <w:r w:rsidRPr="00000354">
        <w:rPr>
          <w:lang w:val="bg-BG" w:eastAsia="bg-BG"/>
        </w:rPr>
        <w:t>Не се допуска подзастраховане и прилагане на пропорционално правило, в случай че застрахователната сума на увредения актив се отклонява с не повече от 15% от възстановителната стойност на съответния актив.</w:t>
      </w:r>
    </w:p>
    <w:p w:rsidR="00AA4915" w:rsidRPr="00000354" w:rsidRDefault="00AA4915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>Размерът на застрахователното обезщетение не може да бъде зависим от каквито и да било промени в икономическата среда – инфлация, валутни курсове и др.</w:t>
      </w:r>
    </w:p>
    <w:p w:rsidR="00AA4915" w:rsidRPr="00000354" w:rsidRDefault="00AA4915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AA4915" w:rsidRPr="00000354" w:rsidRDefault="00AA4915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AA4915" w:rsidRPr="00000354" w:rsidRDefault="00AA4915">
      <w:pPr>
        <w:rPr>
          <w:lang w:val="bg-BG"/>
        </w:rPr>
      </w:pPr>
    </w:p>
    <w:sectPr w:rsidR="00AA4915" w:rsidRPr="00000354" w:rsidSect="00F35120">
      <w:headerReference w:type="first" r:id="rId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915" w:rsidRDefault="00AA4915" w:rsidP="00F35120">
      <w:pPr>
        <w:spacing w:before="0" w:after="0"/>
      </w:pPr>
      <w:r>
        <w:separator/>
      </w:r>
    </w:p>
  </w:endnote>
  <w:endnote w:type="continuationSeparator" w:id="1">
    <w:p w:rsidR="00AA4915" w:rsidRDefault="00AA4915" w:rsidP="00F35120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915" w:rsidRDefault="00AA4915" w:rsidP="00F35120">
      <w:pPr>
        <w:spacing w:before="0" w:after="0"/>
      </w:pPr>
      <w:r>
        <w:separator/>
      </w:r>
    </w:p>
  </w:footnote>
  <w:footnote w:type="continuationSeparator" w:id="1">
    <w:p w:rsidR="00AA4915" w:rsidRDefault="00AA4915" w:rsidP="00F35120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915" w:rsidRDefault="00AA4915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>
      <w:rPr>
        <w:b/>
        <w:u w:val="single"/>
        <w:lang w:val="bg-BG"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89E"/>
    <w:rsid w:val="00000354"/>
    <w:rsid w:val="00062C28"/>
    <w:rsid w:val="00110422"/>
    <w:rsid w:val="00136ED7"/>
    <w:rsid w:val="0014003A"/>
    <w:rsid w:val="001849BB"/>
    <w:rsid w:val="001864FB"/>
    <w:rsid w:val="001B1287"/>
    <w:rsid w:val="001F428D"/>
    <w:rsid w:val="00227795"/>
    <w:rsid w:val="00275E3F"/>
    <w:rsid w:val="00285FA2"/>
    <w:rsid w:val="002909E5"/>
    <w:rsid w:val="00291A3A"/>
    <w:rsid w:val="002B6BAC"/>
    <w:rsid w:val="003163C1"/>
    <w:rsid w:val="003D2EE0"/>
    <w:rsid w:val="003E74BB"/>
    <w:rsid w:val="0046422E"/>
    <w:rsid w:val="00483C5F"/>
    <w:rsid w:val="00490A8B"/>
    <w:rsid w:val="004C1C6F"/>
    <w:rsid w:val="00531206"/>
    <w:rsid w:val="00570A23"/>
    <w:rsid w:val="00572EFD"/>
    <w:rsid w:val="005739F6"/>
    <w:rsid w:val="00581C62"/>
    <w:rsid w:val="00592C81"/>
    <w:rsid w:val="0065259C"/>
    <w:rsid w:val="006A0B0C"/>
    <w:rsid w:val="00756375"/>
    <w:rsid w:val="007569B4"/>
    <w:rsid w:val="007D770F"/>
    <w:rsid w:val="007F1213"/>
    <w:rsid w:val="007F689E"/>
    <w:rsid w:val="0082052A"/>
    <w:rsid w:val="0089710E"/>
    <w:rsid w:val="00945AFF"/>
    <w:rsid w:val="00945ED8"/>
    <w:rsid w:val="00971918"/>
    <w:rsid w:val="009A6660"/>
    <w:rsid w:val="009F38E1"/>
    <w:rsid w:val="00A06E7A"/>
    <w:rsid w:val="00A13B71"/>
    <w:rsid w:val="00A37B5A"/>
    <w:rsid w:val="00A40358"/>
    <w:rsid w:val="00AA4915"/>
    <w:rsid w:val="00B00EEF"/>
    <w:rsid w:val="00B31C4D"/>
    <w:rsid w:val="00BF2B0F"/>
    <w:rsid w:val="00C80EF2"/>
    <w:rsid w:val="00C95F3F"/>
    <w:rsid w:val="00CB22CE"/>
    <w:rsid w:val="00D03E35"/>
    <w:rsid w:val="00D51262"/>
    <w:rsid w:val="00D555A0"/>
    <w:rsid w:val="00D8217A"/>
    <w:rsid w:val="00D90961"/>
    <w:rsid w:val="00E02D3D"/>
    <w:rsid w:val="00E34B84"/>
    <w:rsid w:val="00EF716D"/>
    <w:rsid w:val="00F00167"/>
    <w:rsid w:val="00F35120"/>
    <w:rsid w:val="00F758C5"/>
    <w:rsid w:val="00F873D5"/>
    <w:rsid w:val="00F91B73"/>
    <w:rsid w:val="00FB7CBD"/>
    <w:rsid w:val="00FE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17A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11042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F3512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35120"/>
    <w:rPr>
      <w:rFonts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F3512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35120"/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F351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17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448</Words>
  <Characters>2558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Milena Bahchavanova</cp:lastModifiedBy>
  <cp:revision>22</cp:revision>
  <cp:lastPrinted>2024-11-25T06:36:00Z</cp:lastPrinted>
  <dcterms:created xsi:type="dcterms:W3CDTF">2019-04-09T14:18:00Z</dcterms:created>
  <dcterms:modified xsi:type="dcterms:W3CDTF">2024-11-25T11:02:00Z</dcterms:modified>
</cp:coreProperties>
</file>