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9A" w:rsidRPr="009C7CC6" w:rsidRDefault="006B3E9A" w:rsidP="00E3498A">
      <w:pPr>
        <w:spacing w:after="0"/>
        <w:jc w:val="center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b/>
          <w:color w:val="000000"/>
          <w:sz w:val="24"/>
          <w:szCs w:val="24"/>
          <w:lang w:eastAsia="bg-BG"/>
        </w:rPr>
        <w:t>ДЕКЛАРАЦИЯ</w:t>
      </w:r>
    </w:p>
    <w:p w:rsidR="006B3E9A" w:rsidRPr="009C7CC6" w:rsidRDefault="006B3E9A" w:rsidP="00E3498A">
      <w:pPr>
        <w:spacing w:after="0"/>
        <w:jc w:val="center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по чл. 42, ал. 2, т. 2 от ЗМИП</w:t>
      </w:r>
    </w:p>
    <w:p w:rsidR="006B3E9A" w:rsidRPr="009C7CC6" w:rsidRDefault="006B3E9A" w:rsidP="00E3498A">
      <w:pPr>
        <w:spacing w:after="0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 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Долуподписаният/ата: ..........................................................................................................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................................................................................................................................................,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ЕГН/ЛНЧ/официален личен идентификационен номер или друг уникален елемент за установяване на самоличността .........................................................................................,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постоянен адрес: ..................................................................................................................,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гражданство/а: ......................................................................................................................,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документ за самоличност: ..................................................................................................,</w:t>
      </w:r>
    </w:p>
    <w:p w:rsidR="006B3E9A" w:rsidRPr="009C7CC6" w:rsidRDefault="006B3E9A" w:rsidP="00E3498A">
      <w:pPr>
        <w:spacing w:after="0"/>
        <w:jc w:val="center"/>
        <w:rPr>
          <w:rFonts w:cs="Calibri"/>
          <w:color w:val="000000"/>
          <w:sz w:val="24"/>
          <w:szCs w:val="24"/>
          <w:lang w:eastAsia="bg-BG"/>
        </w:rPr>
      </w:pPr>
      <w:bookmarkStart w:id="0" w:name="_GoBack"/>
      <w:r w:rsidRPr="009C7CC6">
        <w:rPr>
          <w:rFonts w:cs="Calibri"/>
          <w:color w:val="000000"/>
          <w:sz w:val="24"/>
          <w:szCs w:val="24"/>
          <w:lang w:eastAsia="bg-BG"/>
        </w:rPr>
        <w:t>ДЕКЛАРИРАМ:</w:t>
      </w:r>
    </w:p>
    <w:bookmarkEnd w:id="0"/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u w:val="single"/>
          <w:lang w:eastAsia="bg-BG"/>
        </w:rPr>
        <w:t xml:space="preserve">  Попадам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в следната категория по чл. 36, ал. 2 от ЗМИП (посочва се конкретната категория</w:t>
      </w:r>
      <w:r w:rsidRPr="009C7CC6">
        <w:rPr>
          <w:rFonts w:cs="Calibri"/>
          <w:color w:val="000000"/>
          <w:sz w:val="24"/>
          <w:szCs w:val="24"/>
          <w:vertAlign w:val="superscript"/>
          <w:lang w:eastAsia="bg-BG"/>
        </w:rPr>
        <w:t>1</w:t>
      </w:r>
      <w:r w:rsidRPr="009C7CC6">
        <w:rPr>
          <w:rFonts w:cs="Calibri"/>
          <w:color w:val="000000"/>
          <w:sz w:val="24"/>
          <w:szCs w:val="24"/>
          <w:lang w:eastAsia="bg-BG"/>
        </w:rPr>
        <w:t>):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>държавни глави, ръководители на правителства, министри и заместник-министри или помощник-министри;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 xml:space="preserve"> членове на парламенти или на други законодателни органи;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>членове на конституционни съдилища, на върховни съдилища или на други висши органи на съдебната власт, чиито решения не подлежат на последващо обжалване освен при изключителни обстоятелства;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членове на сметна палата;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членове на управителни органи на централни банки;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посланици и управляващи дипломатически мисии;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>висши офицери от въоръжените сили;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>членове на административни, управителни или надзорни органи на държавни предприятия и търговски дружества с едноличен собственик - държавата;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>кметове и заместник-кметове на общини, кметове и заместник-кметове на райони и председатели на общински съвети;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членове на управителните органи на политически партии;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ръководители и заместник-ръководители на международни организации, членове на управителни или надзорни органи в международни организации или лица, изпълняващи еквивалентна функция в такива организации.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u w:val="single"/>
          <w:lang w:eastAsia="bg-BG"/>
        </w:rPr>
        <w:t>Не попадам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в категориите по чл. 36, ал. 2 от ЗМИП.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u w:val="single"/>
          <w:lang w:eastAsia="bg-BG"/>
        </w:rPr>
        <w:t>През последните 12 месеца съм попадал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в следната категория по чл. 36, ал. 2 от ЗМИП (посочва се конкретната категория):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 ..........................................................................................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u w:val="single"/>
          <w:lang w:eastAsia="bg-BG"/>
        </w:rPr>
        <w:t>През последните 12 месеца не съм попадал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в категориите по чл. 36, ал. 2 от ЗМИП.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u w:val="single"/>
          <w:lang w:eastAsia="bg-BG"/>
        </w:rPr>
        <w:t>Попадам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в следната категория по чл. 36, ал. 5 от ЗМИП (посочва се конкретната категория):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съпрузите или лицата, които живеят във фактическо съжителство на съпружески начала;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низходящите от първа степен и техните съпрузи или лицата, с които низходящите от първа степен живеят във фактическо съжителство на съпружески начала;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възходящите от първа степен и техните съпрузи или лицата, с които възходящите от първа степен живеят във фактическо съжителство на съпружески начала;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роднините по съребрена линия от втора степен и техните съпрузи или лицата, с които роднините по съребрена линия от втора степен живеят във фактическо съжителство на съпружески начала;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физическо лице, което е действителен собственик съвместно с лице по ал. 2 на юридическо лице или друго правно образувание или се намира в други близки търговски, професионални или други делови взаимоотношения с лице по ал. 2;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физическо лице, което е едноличен собственик или действителен собственик на юридическо лице или друго правно образувание, за което се знае, че е било създадено в полза на лице по ал. 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2.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u w:val="single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u w:val="single"/>
          <w:lang w:eastAsia="bg-BG"/>
        </w:rPr>
        <w:t>Не попадам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в категориите по чл. 36, ал. 5 от ЗМИП.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u w:val="single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u w:val="single"/>
          <w:lang w:eastAsia="bg-BG"/>
        </w:rPr>
        <w:t>През последните 12 месеца съм попадал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в следната категория по чл. 36, ал. 5 от ЗМИП (посочва се конкретната категория):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.................................................................................</w:t>
      </w:r>
    </w:p>
    <w:p w:rsidR="006B3E9A" w:rsidRPr="009C7CC6" w:rsidRDefault="006B3E9A" w:rsidP="00E3498A">
      <w:pPr>
        <w:spacing w:after="0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ascii="Segoe UI Symbol" w:eastAsia="MS Gothic" w:hAnsi="Segoe UI Symbol" w:cs="Segoe UI Symbol"/>
          <w:color w:val="000000"/>
          <w:sz w:val="24"/>
          <w:szCs w:val="24"/>
          <w:u w:val="single"/>
          <w:lang w:eastAsia="bg-BG"/>
        </w:rPr>
        <w:t>☐</w:t>
      </w:r>
      <w:r w:rsidRPr="009C7CC6">
        <w:rPr>
          <w:rFonts w:cs="Calibri"/>
          <w:color w:val="000000"/>
          <w:sz w:val="24"/>
          <w:szCs w:val="24"/>
          <w:u w:val="single"/>
          <w:lang w:eastAsia="bg-BG"/>
        </w:rPr>
        <w:t>През последните 12 месеца не съм попадал</w:t>
      </w:r>
      <w:r w:rsidRPr="009C7CC6">
        <w:rPr>
          <w:rFonts w:cs="Calibri"/>
          <w:color w:val="000000"/>
          <w:sz w:val="24"/>
          <w:szCs w:val="24"/>
          <w:lang w:eastAsia="bg-BG"/>
        </w:rPr>
        <w:t xml:space="preserve"> в категориите по чл. 36, ал. 5 от ЗМИП.</w:t>
      </w:r>
    </w:p>
    <w:p w:rsidR="006B3E9A" w:rsidRPr="009C7CC6" w:rsidRDefault="006B3E9A" w:rsidP="00E3498A">
      <w:pPr>
        <w:spacing w:after="0"/>
        <w:ind w:firstLine="737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 Предоставям следната допълнителна информация във връзка с принадлежността ми към горепосочената категория/и:</w:t>
      </w:r>
    </w:p>
    <w:p w:rsidR="006B3E9A" w:rsidRPr="009C7CC6" w:rsidRDefault="006B3E9A" w:rsidP="00E3498A">
      <w:pPr>
        <w:spacing w:after="0"/>
        <w:ind w:firstLine="737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.............................................................................</w:t>
      </w:r>
    </w:p>
    <w:p w:rsidR="006B3E9A" w:rsidRPr="009C7CC6" w:rsidRDefault="006B3E9A" w:rsidP="00E3498A">
      <w:pPr>
        <w:spacing w:after="0"/>
        <w:ind w:firstLine="283"/>
        <w:jc w:val="both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6B3E9A" w:rsidRDefault="006B3E9A" w:rsidP="00E3498A">
      <w:pPr>
        <w:spacing w:after="0"/>
        <w:ind w:firstLine="283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> </w:t>
      </w:r>
    </w:p>
    <w:p w:rsidR="006B3E9A" w:rsidRPr="009C7CC6" w:rsidRDefault="006B3E9A" w:rsidP="00E3498A">
      <w:pPr>
        <w:spacing w:after="0"/>
        <w:ind w:firstLine="283"/>
        <w:rPr>
          <w:rFonts w:cs="Calibri"/>
          <w:color w:val="000000"/>
          <w:sz w:val="24"/>
          <w:szCs w:val="24"/>
          <w:lang w:eastAsia="bg-BG"/>
        </w:rPr>
      </w:pPr>
      <w:r w:rsidRPr="009C7CC6">
        <w:rPr>
          <w:rFonts w:cs="Calibri"/>
          <w:color w:val="000000"/>
          <w:sz w:val="24"/>
          <w:szCs w:val="24"/>
          <w:lang w:eastAsia="bg-BG"/>
        </w:rPr>
        <w:t xml:space="preserve">ДАТА: ...............                                                                ДЕКЛАРАТОР: </w:t>
      </w:r>
    </w:p>
    <w:p w:rsidR="006B3E9A" w:rsidRPr="00E3498A" w:rsidRDefault="006B3E9A" w:rsidP="00E3498A">
      <w:pPr>
        <w:rPr>
          <w:szCs w:val="24"/>
        </w:rPr>
      </w:pPr>
      <w:r w:rsidRPr="009C7CC6">
        <w:rPr>
          <w:rFonts w:cs="Calibri"/>
          <w:b/>
          <w:bCs/>
          <w:color w:val="000000"/>
          <w:sz w:val="20"/>
          <w:szCs w:val="20"/>
          <w:lang w:val="ru-RU" w:eastAsia="bg-BG"/>
        </w:rPr>
        <w:br w:type="page"/>
      </w:r>
    </w:p>
    <w:sectPr w:rsidR="006B3E9A" w:rsidRPr="00E3498A" w:rsidSect="005B672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E9A" w:rsidRDefault="006B3E9A" w:rsidP="007E103B">
      <w:pPr>
        <w:spacing w:after="0" w:line="240" w:lineRule="auto"/>
      </w:pPr>
      <w:r>
        <w:separator/>
      </w:r>
    </w:p>
  </w:endnote>
  <w:endnote w:type="continuationSeparator" w:id="1">
    <w:p w:rsidR="006B3E9A" w:rsidRDefault="006B3E9A" w:rsidP="007E1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E9A" w:rsidRDefault="006B3E9A" w:rsidP="007E103B">
      <w:pPr>
        <w:spacing w:after="0" w:line="240" w:lineRule="auto"/>
      </w:pPr>
      <w:r>
        <w:separator/>
      </w:r>
    </w:p>
  </w:footnote>
  <w:footnote w:type="continuationSeparator" w:id="1">
    <w:p w:rsidR="006B3E9A" w:rsidRDefault="006B3E9A" w:rsidP="007E1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E9A" w:rsidRDefault="006B3E9A">
    <w:pPr>
      <w:pStyle w:val="Header"/>
    </w:pPr>
    <w:r>
      <w:t xml:space="preserve">Приложение </w:t>
    </w:r>
    <w:r>
      <w:rPr>
        <w:rFonts w:cs="Calibri"/>
      </w:rPr>
      <w:t>№9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103B"/>
    <w:rsid w:val="0006024B"/>
    <w:rsid w:val="00087063"/>
    <w:rsid w:val="000D2755"/>
    <w:rsid w:val="000F452B"/>
    <w:rsid w:val="0018529B"/>
    <w:rsid w:val="002704FB"/>
    <w:rsid w:val="002B3A08"/>
    <w:rsid w:val="00356823"/>
    <w:rsid w:val="004D3CFD"/>
    <w:rsid w:val="0051526D"/>
    <w:rsid w:val="005178FB"/>
    <w:rsid w:val="005306FE"/>
    <w:rsid w:val="00546442"/>
    <w:rsid w:val="005736BA"/>
    <w:rsid w:val="005B672F"/>
    <w:rsid w:val="005F2C50"/>
    <w:rsid w:val="006041CE"/>
    <w:rsid w:val="00657783"/>
    <w:rsid w:val="006B3195"/>
    <w:rsid w:val="006B3E9A"/>
    <w:rsid w:val="007E103B"/>
    <w:rsid w:val="007E3E71"/>
    <w:rsid w:val="00952F95"/>
    <w:rsid w:val="00962FC0"/>
    <w:rsid w:val="009C7CC6"/>
    <w:rsid w:val="00A36C85"/>
    <w:rsid w:val="00A41158"/>
    <w:rsid w:val="00B55770"/>
    <w:rsid w:val="00BD2DF3"/>
    <w:rsid w:val="00CC385C"/>
    <w:rsid w:val="00CE4E74"/>
    <w:rsid w:val="00D702D0"/>
    <w:rsid w:val="00E3498A"/>
    <w:rsid w:val="00E81128"/>
    <w:rsid w:val="00FA2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03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E1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103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E1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103B"/>
    <w:rPr>
      <w:rFonts w:cs="Times New Roman"/>
    </w:rPr>
  </w:style>
  <w:style w:type="character" w:customStyle="1" w:styleId="FontStyle76">
    <w:name w:val="Font Style76"/>
    <w:basedOn w:val="DefaultParagraphFont"/>
    <w:uiPriority w:val="99"/>
    <w:rsid w:val="006041CE"/>
    <w:rPr>
      <w:rFonts w:ascii="Candara" w:hAnsi="Candara" w:cs="Candara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633</Words>
  <Characters>3609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Milena Bahchavanova</cp:lastModifiedBy>
  <cp:revision>11</cp:revision>
  <cp:lastPrinted>2020-06-02T08:27:00Z</cp:lastPrinted>
  <dcterms:created xsi:type="dcterms:W3CDTF">2020-05-28T12:19:00Z</dcterms:created>
  <dcterms:modified xsi:type="dcterms:W3CDTF">2024-11-25T08:32:00Z</dcterms:modified>
</cp:coreProperties>
</file>