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F2" w:rsidRPr="00697098" w:rsidRDefault="001F48F2" w:rsidP="00FF4CF4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97098">
        <w:rPr>
          <w:rFonts w:cs="Calibri"/>
          <w:b/>
          <w:sz w:val="24"/>
          <w:szCs w:val="24"/>
        </w:rPr>
        <w:t>Д Е К Л А Р А Ц И Я</w:t>
      </w:r>
    </w:p>
    <w:p w:rsidR="001F48F2" w:rsidRPr="00C4511B" w:rsidRDefault="001F48F2" w:rsidP="00FF4CF4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за ликвидация, несъстоятелност, право за упражняване предмета на дейност и свързаност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Долуподписаният /та/ те</w:t>
      </w:r>
      <w:r w:rsidRPr="00C4511B">
        <w:rPr>
          <w:rFonts w:cs="Calibri"/>
          <w:sz w:val="24"/>
          <w:szCs w:val="24"/>
        </w:rPr>
        <w:footnoteReference w:id="2"/>
      </w:r>
      <w:r w:rsidRPr="00C4511B">
        <w:rPr>
          <w:rFonts w:cs="Calibri"/>
          <w:sz w:val="24"/>
          <w:szCs w:val="24"/>
        </w:rPr>
        <w:t xml:space="preserve"> .............................................................................................,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ЕГН: ........................................, с адрес …..................................................................................,</w:t>
      </w:r>
    </w:p>
    <w:p w:rsidR="001F48F2" w:rsidRDefault="001F48F2" w:rsidP="00FF4CF4">
      <w:pPr>
        <w:spacing w:after="0" w:line="240" w:lineRule="auto"/>
        <w:jc w:val="both"/>
        <w:rPr>
          <w:rStyle w:val="FontStyle76"/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с лична карта № ….............................., издаден на …................от ….............................., в качеството ми на ................................</w:t>
      </w:r>
      <w:r w:rsidRPr="00C4511B">
        <w:rPr>
          <w:rFonts w:cs="Calibri"/>
          <w:sz w:val="24"/>
          <w:szCs w:val="24"/>
        </w:rPr>
        <w:footnoteReference w:id="3"/>
      </w:r>
      <w:r w:rsidRPr="00C4511B">
        <w:rPr>
          <w:rFonts w:cs="Calibri"/>
          <w:sz w:val="24"/>
          <w:szCs w:val="24"/>
        </w:rPr>
        <w:t xml:space="preserve"> на ................................................................................ [наименование на кандидата] с ЕИК ................................, регистрирано в …..........................................................., със седалище и адрес на управление ....................................................................................................................................................... - уча</w:t>
      </w:r>
      <w:r>
        <w:rPr>
          <w:rFonts w:cs="Calibri"/>
          <w:sz w:val="24"/>
          <w:szCs w:val="24"/>
        </w:rPr>
        <w:t xml:space="preserve">стник в </w:t>
      </w:r>
      <w:r w:rsidRPr="00C4511B">
        <w:rPr>
          <w:rFonts w:cs="Calibri"/>
          <w:sz w:val="24"/>
          <w:szCs w:val="24"/>
        </w:rPr>
        <w:t xml:space="preserve"> </w:t>
      </w:r>
      <w:r>
        <w:rPr>
          <w:rStyle w:val="FontStyle76"/>
          <w:rFonts w:cs="Calibri"/>
          <w:sz w:val="24"/>
          <w:szCs w:val="24"/>
        </w:rPr>
        <w:t>конкурс за Избор на застраховател на гражданската отговорност и на движимо имущество, собственост на „ТЕРЕМ – ЦАР САМУИЛ” ЕООД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1F48F2" w:rsidRPr="00C4511B" w:rsidRDefault="001F48F2" w:rsidP="00FF4CF4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ДЕКЛАРИРАМ СЛЕДНОТО: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1. Представляваният от мен участник не е обявен в несъстоятелност;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2. Представляваният от мен участник не е в производство по ликвидация и не се намира в подобна процедура съгласно националните закони и подзаконови актове;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3. Представляваният от мен участник (отбелязва се само едно обстоятелство, което се отнася до конкретния участник):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в) 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4. Не съм/ представляваният от мен участник не е лишен от правото да упражнява дейността предмет на настоящата поръчка съгласно законодателството на държавата, в която е извършено нарушението.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5. Не съм/представляваният от мен участник не е осъден с влязла в сила присъда за престъпление по чл. 313 от Наказателния кодекс във връзка с провеждане на процедури за възлагане на обществени поръчки;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6. В качеството ми на лице, представляващо участника в настоящата процедура, не съм свързан с възложителя или със служители на ръководна длъжност в неговата организация.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7. Не съм / Представляваният от мен участник не е сключил договор с лице по чл. 68 или 69 от Закона за за противодействие на корупцията и за отнемане на незаконно придобитото имущество.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Известно ми е, че за деклариране на неверни обстоятелства, нося отговорност по смисъла на чл. 313 от Наказателния кодекс.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Задължавам се при промяна на горепосочените обстоятелства, в 7-дневен срок от настъпването им писмено да уведомя Възложителя.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– 4 са: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1.........................................................................................................................................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2.........................................................................................................................................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3.........................................................................................................................................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 са: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1.........................................................................................................................................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2.........................................................................................................................................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3.........................................................................................................................................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..................................</w:t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  <w:t>ДЕКЛАРАТОР/И: ......................................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 xml:space="preserve">дата на подписване </w:t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  <w:t xml:space="preserve">подпис/и </w:t>
      </w:r>
    </w:p>
    <w:p w:rsidR="001F48F2" w:rsidRPr="00C4511B" w:rsidRDefault="001F48F2" w:rsidP="00FF4CF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 xml:space="preserve">                         </w:t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</w:p>
    <w:p w:rsidR="001F48F2" w:rsidRDefault="001F48F2" w:rsidP="00FF4CF4">
      <w:pPr>
        <w:spacing w:after="0" w:line="240" w:lineRule="auto"/>
      </w:pPr>
    </w:p>
    <w:sectPr w:rsidR="001F48F2" w:rsidSect="005B67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8F2" w:rsidRDefault="001F48F2" w:rsidP="00FF4CF4">
      <w:pPr>
        <w:spacing w:after="0" w:line="240" w:lineRule="auto"/>
      </w:pPr>
      <w:r>
        <w:separator/>
      </w:r>
    </w:p>
  </w:endnote>
  <w:endnote w:type="continuationSeparator" w:id="1">
    <w:p w:rsidR="001F48F2" w:rsidRDefault="001F48F2" w:rsidP="00FF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8F2" w:rsidRDefault="001F48F2" w:rsidP="00FF4CF4">
      <w:pPr>
        <w:spacing w:after="0" w:line="240" w:lineRule="auto"/>
      </w:pPr>
      <w:r>
        <w:separator/>
      </w:r>
    </w:p>
  </w:footnote>
  <w:footnote w:type="continuationSeparator" w:id="1">
    <w:p w:rsidR="001F48F2" w:rsidRDefault="001F48F2" w:rsidP="00FF4CF4">
      <w:pPr>
        <w:spacing w:after="0" w:line="240" w:lineRule="auto"/>
      </w:pPr>
      <w:r>
        <w:continuationSeparator/>
      </w:r>
    </w:p>
  </w:footnote>
  <w:footnote w:id="2">
    <w:p w:rsidR="001F48F2" w:rsidRDefault="001F48F2" w:rsidP="00FF4CF4">
      <w:r w:rsidRPr="00420DCD">
        <w:footnoteRef/>
      </w:r>
      <w:r w:rsidRPr="00420DCD">
        <w:t xml:space="preserve"> Декларацията се подписва от всички лица, представляващи участник в настоящата процедура. В случай, че участникът е обединение от няколко лица, декларацията се представя за всяко едно от тях.</w:t>
      </w:r>
    </w:p>
  </w:footnote>
  <w:footnote w:id="3">
    <w:p w:rsidR="001F48F2" w:rsidRDefault="001F48F2" w:rsidP="00FF4CF4">
      <w:r w:rsidRPr="00420DCD">
        <w:footnoteRef/>
      </w:r>
      <w:r w:rsidRPr="00420DCD">
        <w:t xml:space="preserve"> Посочва се качеството на декларатора.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8F2" w:rsidRPr="00FF4CF4" w:rsidRDefault="001F48F2">
    <w:pPr>
      <w:pStyle w:val="Header"/>
      <w:rPr>
        <w:sz w:val="24"/>
        <w:szCs w:val="24"/>
      </w:rPr>
    </w:pPr>
    <w:r w:rsidRPr="00FF4CF4">
      <w:rPr>
        <w:sz w:val="24"/>
        <w:szCs w:val="24"/>
      </w:rPr>
      <w:t xml:space="preserve">Приложение </w:t>
    </w:r>
    <w:r w:rsidRPr="00FF4CF4">
      <w:rPr>
        <w:rFonts w:cs="Calibri"/>
        <w:sz w:val="24"/>
        <w:szCs w:val="24"/>
      </w:rPr>
      <w:t>№</w:t>
    </w:r>
    <w:r>
      <w:rPr>
        <w:sz w:val="24"/>
        <w:szCs w:val="24"/>
      </w:rPr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CF4"/>
    <w:rsid w:val="00055EBD"/>
    <w:rsid w:val="001419BA"/>
    <w:rsid w:val="001F48F2"/>
    <w:rsid w:val="00264FA9"/>
    <w:rsid w:val="002B3A08"/>
    <w:rsid w:val="0030517E"/>
    <w:rsid w:val="00312356"/>
    <w:rsid w:val="00333B6B"/>
    <w:rsid w:val="003A7E1C"/>
    <w:rsid w:val="00420DCD"/>
    <w:rsid w:val="00455BB6"/>
    <w:rsid w:val="00512BCE"/>
    <w:rsid w:val="00534872"/>
    <w:rsid w:val="00546442"/>
    <w:rsid w:val="005B672F"/>
    <w:rsid w:val="005F2C50"/>
    <w:rsid w:val="005F3908"/>
    <w:rsid w:val="00697098"/>
    <w:rsid w:val="00772FD7"/>
    <w:rsid w:val="008B5B1D"/>
    <w:rsid w:val="00950C17"/>
    <w:rsid w:val="009724C8"/>
    <w:rsid w:val="009B17B9"/>
    <w:rsid w:val="009F5679"/>
    <w:rsid w:val="00AC50BF"/>
    <w:rsid w:val="00BE02B7"/>
    <w:rsid w:val="00C4511B"/>
    <w:rsid w:val="00D77166"/>
    <w:rsid w:val="00EA16A3"/>
    <w:rsid w:val="00FF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4C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F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4CF4"/>
    <w:rPr>
      <w:rFonts w:cs="Times New Roman"/>
    </w:rPr>
  </w:style>
  <w:style w:type="character" w:customStyle="1" w:styleId="FontStyle76">
    <w:name w:val="Font Style76"/>
    <w:basedOn w:val="DefaultParagraphFont"/>
    <w:uiPriority w:val="99"/>
    <w:rsid w:val="00512BCE"/>
    <w:rPr>
      <w:rFonts w:ascii="Candara" w:hAnsi="Candara" w:cs="Candar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654</Words>
  <Characters>3731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Milena Bahchavanova</cp:lastModifiedBy>
  <cp:revision>8</cp:revision>
  <dcterms:created xsi:type="dcterms:W3CDTF">2020-05-28T12:12:00Z</dcterms:created>
  <dcterms:modified xsi:type="dcterms:W3CDTF">2020-11-19T10:11:00Z</dcterms:modified>
</cp:coreProperties>
</file>