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2EC" w:rsidRPr="001552FE" w:rsidRDefault="007C62EC" w:rsidP="006B2CD7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1552FE">
        <w:rPr>
          <w:rFonts w:cs="Calibri"/>
          <w:b/>
          <w:sz w:val="24"/>
          <w:szCs w:val="24"/>
        </w:rPr>
        <w:t>Д Е К Л А Р А Ц И Я</w:t>
      </w:r>
    </w:p>
    <w:p w:rsidR="007C62EC" w:rsidRPr="00C4511B" w:rsidRDefault="007C62EC" w:rsidP="006B2CD7">
      <w:pPr>
        <w:spacing w:after="0" w:line="240" w:lineRule="auto"/>
        <w:jc w:val="center"/>
        <w:rPr>
          <w:rFonts w:cs="Calibri"/>
          <w:sz w:val="24"/>
          <w:szCs w:val="24"/>
        </w:rPr>
      </w:pPr>
      <w:r w:rsidRPr="00C4511B">
        <w:rPr>
          <w:rFonts w:cs="Calibri"/>
          <w:sz w:val="24"/>
          <w:szCs w:val="24"/>
        </w:rPr>
        <w:t>за липса на свързаност с друг уча</w:t>
      </w:r>
      <w:r>
        <w:rPr>
          <w:rFonts w:cs="Calibri"/>
          <w:sz w:val="24"/>
          <w:szCs w:val="24"/>
        </w:rPr>
        <w:t>стник в конкурса</w:t>
      </w:r>
    </w:p>
    <w:p w:rsidR="007C62EC" w:rsidRPr="00C4511B" w:rsidRDefault="007C62EC" w:rsidP="006B2CD7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7C62EC" w:rsidRPr="00C4511B" w:rsidRDefault="007C62EC" w:rsidP="006B2CD7">
      <w:pPr>
        <w:spacing w:after="0" w:line="240" w:lineRule="auto"/>
        <w:jc w:val="both"/>
        <w:rPr>
          <w:rFonts w:cs="Calibri"/>
          <w:sz w:val="24"/>
          <w:szCs w:val="24"/>
        </w:rPr>
      </w:pPr>
      <w:r w:rsidRPr="00C4511B">
        <w:rPr>
          <w:rFonts w:cs="Calibri"/>
          <w:sz w:val="24"/>
          <w:szCs w:val="24"/>
        </w:rPr>
        <w:t xml:space="preserve">Долуподписаният /ата/ ............................................................................................., в качеството ми на ....................................................... (посочва се длъжността) на ............................................................................................................ (посочва се фирмата на участника), с ЕИК ........................., със седалище и адрес на управление  ............................................................................................................................................– участник в </w:t>
      </w:r>
      <w:r>
        <w:rPr>
          <w:rStyle w:val="FontStyle76"/>
          <w:rFonts w:cs="Calibri"/>
          <w:sz w:val="24"/>
          <w:szCs w:val="24"/>
        </w:rPr>
        <w:t>конкурс за Избор на застраховател на гражданската отговорност на движимо имущество, собственост на „ТЕРЕМ – ЦАР САМУИЛ” ЕООД</w:t>
      </w:r>
    </w:p>
    <w:p w:rsidR="007C62EC" w:rsidRPr="00C4511B" w:rsidRDefault="007C62EC" w:rsidP="006B2CD7">
      <w:pPr>
        <w:spacing w:after="0" w:line="240" w:lineRule="auto"/>
        <w:jc w:val="center"/>
        <w:rPr>
          <w:rFonts w:cs="Calibri"/>
          <w:sz w:val="24"/>
          <w:szCs w:val="24"/>
        </w:rPr>
      </w:pPr>
      <w:r w:rsidRPr="00C4511B">
        <w:rPr>
          <w:rFonts w:cs="Calibri"/>
          <w:sz w:val="24"/>
          <w:szCs w:val="24"/>
        </w:rPr>
        <w:t>Д Е К Л А Р И Р А М, че:</w:t>
      </w:r>
    </w:p>
    <w:p w:rsidR="007C62EC" w:rsidRPr="00C4511B" w:rsidRDefault="007C62EC" w:rsidP="006B2CD7">
      <w:pPr>
        <w:spacing w:after="0" w:line="240" w:lineRule="auto"/>
        <w:jc w:val="both"/>
        <w:rPr>
          <w:rFonts w:cs="Calibri"/>
          <w:sz w:val="24"/>
          <w:szCs w:val="24"/>
        </w:rPr>
      </w:pPr>
      <w:r w:rsidRPr="00C4511B">
        <w:rPr>
          <w:rFonts w:cs="Calibri"/>
          <w:sz w:val="24"/>
          <w:szCs w:val="24"/>
        </w:rPr>
        <w:t>Представляваният от мен участник не е свързано лице или свързано предприятие с друг участник в настоящата процедура.</w:t>
      </w:r>
    </w:p>
    <w:p w:rsidR="007C62EC" w:rsidRPr="00C4511B" w:rsidRDefault="007C62EC" w:rsidP="006B2CD7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7C62EC" w:rsidRPr="00C4511B" w:rsidRDefault="007C62EC" w:rsidP="006B2CD7">
      <w:pPr>
        <w:spacing w:after="0" w:line="240" w:lineRule="auto"/>
        <w:jc w:val="both"/>
        <w:rPr>
          <w:rFonts w:cs="Calibri"/>
          <w:sz w:val="24"/>
          <w:szCs w:val="24"/>
        </w:rPr>
      </w:pPr>
      <w:r w:rsidRPr="00C4511B">
        <w:rPr>
          <w:rFonts w:cs="Calibri"/>
          <w:sz w:val="24"/>
          <w:szCs w:val="24"/>
        </w:rPr>
        <w:t xml:space="preserve">Известно ми е, че за деклариране на неверни данни в настоящата декларация, подлежа на наказателна отговорност съгласно чл. 313 от Наказателния кодекс. </w:t>
      </w:r>
    </w:p>
    <w:p w:rsidR="007C62EC" w:rsidRPr="00C4511B" w:rsidRDefault="007C62EC" w:rsidP="006B2CD7">
      <w:pPr>
        <w:spacing w:after="0" w:line="240" w:lineRule="auto"/>
        <w:jc w:val="both"/>
        <w:rPr>
          <w:rFonts w:cs="Calibri"/>
          <w:sz w:val="24"/>
          <w:szCs w:val="24"/>
        </w:rPr>
      </w:pPr>
      <w:r w:rsidRPr="001552FE">
        <w:rPr>
          <w:rFonts w:cs="Calibri"/>
          <w:b/>
          <w:i/>
          <w:sz w:val="24"/>
          <w:szCs w:val="24"/>
        </w:rPr>
        <w:t>Забележка:</w:t>
      </w:r>
      <w:r w:rsidRPr="00C4511B">
        <w:rPr>
          <w:rFonts w:cs="Calibri"/>
          <w:sz w:val="24"/>
          <w:szCs w:val="24"/>
        </w:rPr>
        <w:t xml:space="preserve"> Настоящата декларация се попълва задължително от управляващия участника по регистрация. В случай, че участникът в състезателната процедура е обединение декларацията се попълва от представляващия обединението.</w:t>
      </w:r>
    </w:p>
    <w:p w:rsidR="007C62EC" w:rsidRPr="00C4511B" w:rsidRDefault="007C62EC" w:rsidP="006B2CD7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7C62EC" w:rsidRPr="00C4511B" w:rsidRDefault="007C62EC" w:rsidP="006B2CD7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7C62EC" w:rsidRPr="00C4511B" w:rsidRDefault="007C62EC" w:rsidP="006B2CD7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7C62EC" w:rsidRPr="00C4511B" w:rsidRDefault="007C62EC" w:rsidP="006B2CD7">
      <w:pPr>
        <w:spacing w:after="0" w:line="240" w:lineRule="auto"/>
        <w:jc w:val="both"/>
        <w:rPr>
          <w:rFonts w:cs="Calibri"/>
          <w:sz w:val="24"/>
          <w:szCs w:val="24"/>
        </w:rPr>
      </w:pPr>
      <w:r w:rsidRPr="00C4511B">
        <w:rPr>
          <w:rFonts w:cs="Calibri"/>
          <w:sz w:val="24"/>
          <w:szCs w:val="24"/>
        </w:rPr>
        <w:t>……………………… г.</w:t>
      </w:r>
      <w:r w:rsidRPr="00C4511B">
        <w:rPr>
          <w:rFonts w:cs="Calibri"/>
          <w:sz w:val="24"/>
          <w:szCs w:val="24"/>
        </w:rPr>
        <w:tab/>
      </w:r>
      <w:r w:rsidRPr="00C4511B">
        <w:rPr>
          <w:rFonts w:cs="Calibri"/>
          <w:sz w:val="24"/>
          <w:szCs w:val="24"/>
        </w:rPr>
        <w:tab/>
      </w:r>
      <w:r w:rsidRPr="00C4511B">
        <w:rPr>
          <w:rFonts w:cs="Calibri"/>
          <w:sz w:val="24"/>
          <w:szCs w:val="24"/>
        </w:rPr>
        <w:tab/>
        <w:t xml:space="preserve">       ДЕКЛАРАТОР: ………………………………</w:t>
      </w:r>
    </w:p>
    <w:p w:rsidR="007C62EC" w:rsidRPr="00C4511B" w:rsidRDefault="007C62EC" w:rsidP="006B2CD7">
      <w:pPr>
        <w:spacing w:after="0" w:line="240" w:lineRule="auto"/>
        <w:jc w:val="both"/>
        <w:rPr>
          <w:rFonts w:cs="Calibri"/>
          <w:sz w:val="24"/>
          <w:szCs w:val="24"/>
        </w:rPr>
      </w:pPr>
      <w:r w:rsidRPr="00C4511B">
        <w:rPr>
          <w:rFonts w:cs="Calibri"/>
          <w:sz w:val="24"/>
          <w:szCs w:val="24"/>
        </w:rPr>
        <w:t>(дата на подписване)                                                                        (подпис и печат)</w:t>
      </w:r>
      <w:r>
        <w:rPr>
          <w:noProof/>
          <w:lang w:eastAsia="bg-BG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46.2pt;margin-top:169.65pt;width:283.9pt;height:43.3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" strokecolor="white">
            <v:textbox>
              <w:txbxContent>
                <w:p w:rsidR="007C62EC" w:rsidRPr="00420DCD" w:rsidRDefault="007C62EC" w:rsidP="006B2CD7"/>
              </w:txbxContent>
            </v:textbox>
          </v:shape>
        </w:pict>
      </w:r>
    </w:p>
    <w:p w:rsidR="007C62EC" w:rsidRPr="00C4511B" w:rsidRDefault="007C62EC" w:rsidP="006B2CD7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7C62EC" w:rsidRDefault="007C62EC" w:rsidP="006B2CD7">
      <w:pPr>
        <w:spacing w:after="0" w:line="240" w:lineRule="auto"/>
      </w:pPr>
    </w:p>
    <w:sectPr w:rsidR="007C62EC" w:rsidSect="005B672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62EC" w:rsidRDefault="007C62EC" w:rsidP="006B2CD7">
      <w:pPr>
        <w:spacing w:after="0" w:line="240" w:lineRule="auto"/>
      </w:pPr>
      <w:r>
        <w:separator/>
      </w:r>
    </w:p>
  </w:endnote>
  <w:endnote w:type="continuationSeparator" w:id="1">
    <w:p w:rsidR="007C62EC" w:rsidRDefault="007C62EC" w:rsidP="006B2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62EC" w:rsidRDefault="007C62EC" w:rsidP="006B2CD7">
      <w:pPr>
        <w:spacing w:after="0" w:line="240" w:lineRule="auto"/>
      </w:pPr>
      <w:r>
        <w:separator/>
      </w:r>
    </w:p>
  </w:footnote>
  <w:footnote w:type="continuationSeparator" w:id="1">
    <w:p w:rsidR="007C62EC" w:rsidRDefault="007C62EC" w:rsidP="006B2C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2EC" w:rsidRDefault="007C62EC">
    <w:pPr>
      <w:pStyle w:val="Header"/>
    </w:pPr>
    <w:r>
      <w:t xml:space="preserve">Приложение </w:t>
    </w:r>
    <w:r>
      <w:rPr>
        <w:rFonts w:cs="Calibri"/>
      </w:rPr>
      <w:t>№</w:t>
    </w:r>
    <w:r>
      <w:t>8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2CD7"/>
    <w:rsid w:val="001552FE"/>
    <w:rsid w:val="001A6B0E"/>
    <w:rsid w:val="001C2D16"/>
    <w:rsid w:val="002B3A08"/>
    <w:rsid w:val="003A371B"/>
    <w:rsid w:val="003B5187"/>
    <w:rsid w:val="00420DCD"/>
    <w:rsid w:val="00473884"/>
    <w:rsid w:val="0049576C"/>
    <w:rsid w:val="004E0F12"/>
    <w:rsid w:val="004E4F7E"/>
    <w:rsid w:val="00546442"/>
    <w:rsid w:val="005B672F"/>
    <w:rsid w:val="005F2C50"/>
    <w:rsid w:val="00621EE1"/>
    <w:rsid w:val="006623A5"/>
    <w:rsid w:val="00663DBF"/>
    <w:rsid w:val="006B2CD7"/>
    <w:rsid w:val="00720352"/>
    <w:rsid w:val="00795608"/>
    <w:rsid w:val="007C62EC"/>
    <w:rsid w:val="00814AB9"/>
    <w:rsid w:val="008F1A57"/>
    <w:rsid w:val="00991373"/>
    <w:rsid w:val="00A76CC4"/>
    <w:rsid w:val="00C31CF2"/>
    <w:rsid w:val="00C4511B"/>
    <w:rsid w:val="00C629A4"/>
    <w:rsid w:val="00CB13EB"/>
    <w:rsid w:val="00CF66A1"/>
    <w:rsid w:val="00E55426"/>
    <w:rsid w:val="00EC2BF6"/>
    <w:rsid w:val="00F412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CD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6B2C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B2CD7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6B2C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B2CD7"/>
    <w:rPr>
      <w:rFonts w:cs="Times New Roman"/>
    </w:rPr>
  </w:style>
  <w:style w:type="character" w:customStyle="1" w:styleId="FontStyle76">
    <w:name w:val="Font Style76"/>
    <w:basedOn w:val="DefaultParagraphFont"/>
    <w:uiPriority w:val="99"/>
    <w:rsid w:val="004E0F12"/>
    <w:rPr>
      <w:rFonts w:ascii="Candara" w:hAnsi="Candara" w:cs="Candara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</Pages>
  <Words>217</Words>
  <Characters>1241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Milena Bahchavanova</cp:lastModifiedBy>
  <cp:revision>9</cp:revision>
  <dcterms:created xsi:type="dcterms:W3CDTF">2020-05-28T12:16:00Z</dcterms:created>
  <dcterms:modified xsi:type="dcterms:W3CDTF">2020-11-19T10:27:00Z</dcterms:modified>
</cp:coreProperties>
</file>